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1F0105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F0105">
              <w:rPr>
                <w:b/>
                <w:sz w:val="26"/>
                <w:szCs w:val="26"/>
                <w:lang w:val="en-US"/>
              </w:rPr>
              <w:t>203C_162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1F0105" w:rsidRDefault="00273633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1F0105">
              <w:rPr>
                <w:b/>
                <w:sz w:val="26"/>
                <w:szCs w:val="26"/>
                <w:lang w:val="en-US"/>
              </w:rPr>
              <w:t>2076241</w:t>
            </w:r>
            <w:r w:rsidR="00C44B8B" w:rsidRPr="001F0105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E42AE0">
        <w:rPr>
          <w:b/>
          <w:sz w:val="26"/>
          <w:szCs w:val="26"/>
        </w:rPr>
        <w:t>(</w:t>
      </w:r>
      <w:r w:rsidR="00273633" w:rsidRPr="006B2204">
        <w:rPr>
          <w:b/>
          <w:sz w:val="26"/>
          <w:szCs w:val="26"/>
        </w:rPr>
        <w:t>Кронштейн РА</w:t>
      </w:r>
      <w:proofErr w:type="gramStart"/>
      <w:r w:rsidR="00273633" w:rsidRPr="006B2204">
        <w:rPr>
          <w:b/>
          <w:sz w:val="26"/>
          <w:szCs w:val="26"/>
        </w:rPr>
        <w:t>1</w:t>
      </w:r>
      <w:proofErr w:type="gramEnd"/>
      <w:r w:rsidR="00273633" w:rsidRPr="006B2204">
        <w:rPr>
          <w:b/>
          <w:sz w:val="26"/>
          <w:szCs w:val="26"/>
        </w:rPr>
        <w:t xml:space="preserve"> 3.407.1-143.8.64</w:t>
      </w:r>
      <w:r w:rsidR="00E42AE0">
        <w:rPr>
          <w:b/>
          <w:sz w:val="26"/>
          <w:szCs w:val="26"/>
        </w:rPr>
        <w:t>)</w:t>
      </w:r>
      <w:r w:rsidR="00FE1372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FE1372">
        <w:rPr>
          <w:b/>
          <w:sz w:val="26"/>
          <w:szCs w:val="26"/>
          <w:u w:val="single"/>
        </w:rPr>
        <w:t>203</w:t>
      </w:r>
      <w:r w:rsidR="00F115B9" w:rsidRPr="00FE1372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6B2204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</w:t>
      </w:r>
      <w:r w:rsidRPr="00E42AE0">
        <w:rPr>
          <w:sz w:val="24"/>
          <w:szCs w:val="24"/>
        </w:rPr>
        <w:t xml:space="preserve">требования, характеристики </w:t>
      </w:r>
      <w:r w:rsidR="00D601A5" w:rsidRPr="00E42AE0">
        <w:rPr>
          <w:sz w:val="24"/>
          <w:szCs w:val="24"/>
        </w:rPr>
        <w:t>траверс</w:t>
      </w:r>
      <w:r w:rsidR="004F4E9E" w:rsidRPr="00E42AE0">
        <w:rPr>
          <w:sz w:val="24"/>
          <w:szCs w:val="24"/>
        </w:rPr>
        <w:t xml:space="preserve"> должны соответствовать </w:t>
      </w:r>
      <w:r w:rsidR="001759FB" w:rsidRPr="00E42AE0">
        <w:rPr>
          <w:sz w:val="24"/>
          <w:szCs w:val="24"/>
        </w:rPr>
        <w:t>требованиям</w:t>
      </w:r>
      <w:r w:rsidR="001759FB" w:rsidRPr="00E42AE0">
        <w:rPr>
          <w:color w:val="FF0000"/>
          <w:sz w:val="24"/>
          <w:szCs w:val="24"/>
        </w:rPr>
        <w:t> </w:t>
      </w:r>
      <w:bookmarkStart w:id="2" w:name="Поле4"/>
      <w:r w:rsidR="006B2204" w:rsidRPr="00E42AE0">
        <w:rPr>
          <w:sz w:val="24"/>
          <w:szCs w:val="24"/>
        </w:rPr>
        <w:t>Т</w:t>
      </w:r>
      <w:r w:rsidR="00273633" w:rsidRPr="00E42AE0">
        <w:rPr>
          <w:sz w:val="24"/>
          <w:szCs w:val="24"/>
        </w:rPr>
        <w:t>ипового проекта 3.407.1-143.8.64</w:t>
      </w:r>
      <w:r w:rsidR="0073431B" w:rsidRPr="00E42AE0">
        <w:rPr>
          <w:sz w:val="24"/>
          <w:szCs w:val="24"/>
        </w:rPr>
        <w:t>.</w:t>
      </w:r>
      <w:bookmarkEnd w:id="2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F582C" w:rsidRDefault="00DF582C" w:rsidP="00FE137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DF582C" w:rsidRDefault="00DF582C" w:rsidP="00DF582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DF582C" w:rsidRDefault="00DF582C" w:rsidP="00DF582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DF582C" w:rsidRDefault="00DF582C" w:rsidP="00DF582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DF582C" w:rsidRDefault="00DF582C" w:rsidP="00DF582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F582C" w:rsidRDefault="00DF582C" w:rsidP="00DF582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DF582C" w:rsidRDefault="00DF582C" w:rsidP="00DF582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F582C" w:rsidRDefault="00DF582C" w:rsidP="00DF582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DF582C" w:rsidRDefault="00DF582C" w:rsidP="00DF582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DF582C" w:rsidRDefault="00DF582C" w:rsidP="00DF582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DF582C" w:rsidRDefault="00DF582C" w:rsidP="00DF582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DF582C" w:rsidRDefault="00DF582C" w:rsidP="00DF582C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F582C" w:rsidRDefault="00DF582C" w:rsidP="00DF582C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F582C" w:rsidRDefault="00DF582C" w:rsidP="00DF582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DF582C" w:rsidRDefault="00FE1372" w:rsidP="00DF582C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E42AE0">
        <w:rPr>
          <w:sz w:val="24"/>
          <w:szCs w:val="24"/>
        </w:rPr>
        <w:t>Типового проекта 3.407.1-143.8.64</w:t>
      </w:r>
      <w:r w:rsidR="00DF582C">
        <w:rPr>
          <w:sz w:val="26"/>
          <w:szCs w:val="26"/>
        </w:rPr>
        <w:t>;</w:t>
      </w:r>
    </w:p>
    <w:p w:rsidR="00DF582C" w:rsidRDefault="00DF582C" w:rsidP="00DF582C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DF582C" w:rsidRDefault="00DF582C" w:rsidP="00DF582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DF582C" w:rsidRDefault="00DF582C" w:rsidP="00DF582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DF582C" w:rsidRDefault="00DF582C" w:rsidP="00DF582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F582C" w:rsidRDefault="00DF582C" w:rsidP="00FE137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DF582C" w:rsidRDefault="00DF582C" w:rsidP="00DF5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F582C" w:rsidRDefault="00DF582C" w:rsidP="00DF5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F582C" w:rsidRDefault="00DF582C" w:rsidP="00FE137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F582C" w:rsidRDefault="00DF582C" w:rsidP="00DF5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DF582C" w:rsidRDefault="00DF582C" w:rsidP="00DF5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F582C" w:rsidRDefault="00DF582C" w:rsidP="00FE137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DF582C" w:rsidRDefault="00DF582C" w:rsidP="00DF5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DF582C" w:rsidRDefault="00DF582C" w:rsidP="00DF5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:rsidR="00DF582C" w:rsidRDefault="00DF582C" w:rsidP="00DF5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DF582C" w:rsidRDefault="00DF582C" w:rsidP="00DF582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DF582C" w:rsidRDefault="00DF582C" w:rsidP="00DF582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DF582C" w:rsidRDefault="00DF582C" w:rsidP="00FE137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DF582C" w:rsidRDefault="00DF582C" w:rsidP="00DF582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4A9" w:rsidRDefault="00DD74A9">
      <w:r>
        <w:separator/>
      </w:r>
    </w:p>
  </w:endnote>
  <w:endnote w:type="continuationSeparator" w:id="0">
    <w:p w:rsidR="00DD74A9" w:rsidRDefault="00DD7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4A9" w:rsidRDefault="00DD74A9">
      <w:r>
        <w:separator/>
      </w:r>
    </w:p>
  </w:footnote>
  <w:footnote w:type="continuationSeparator" w:id="0">
    <w:p w:rsidR="00DD74A9" w:rsidRDefault="00DD7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F89C30D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633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2ED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105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17A42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633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57A5E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1CC3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204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0A00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68E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1442"/>
    <w:rsid w:val="00AC20FF"/>
    <w:rsid w:val="00AC3175"/>
    <w:rsid w:val="00AC31A0"/>
    <w:rsid w:val="00AC3825"/>
    <w:rsid w:val="00AC53F7"/>
    <w:rsid w:val="00AC5782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0261"/>
    <w:rsid w:val="00DD2421"/>
    <w:rsid w:val="00DD4548"/>
    <w:rsid w:val="00DD5A00"/>
    <w:rsid w:val="00DD67B1"/>
    <w:rsid w:val="00DD6EC5"/>
    <w:rsid w:val="00DD6FFB"/>
    <w:rsid w:val="00DD74A9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82C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2AE0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6F86"/>
    <w:rsid w:val="00F37973"/>
    <w:rsid w:val="00F41EEA"/>
    <w:rsid w:val="00F42C84"/>
    <w:rsid w:val="00F4441B"/>
    <w:rsid w:val="00F46DCA"/>
    <w:rsid w:val="00F46FBB"/>
    <w:rsid w:val="00F525F8"/>
    <w:rsid w:val="00F54349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372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7EFE6-0B4E-4CB5-9BD7-07ABA9E1D4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DCF8250-AA88-48CD-9C8F-9D24C9D17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F9D92E-E3AF-4003-B2B6-6EFF1921B0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74E186-5B5F-4F7C-8AE7-8078D2449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plotnikov.sv</cp:lastModifiedBy>
  <cp:revision>2</cp:revision>
  <cp:lastPrinted>2015-05-07T12:27:00Z</cp:lastPrinted>
  <dcterms:created xsi:type="dcterms:W3CDTF">2019-06-10T13:04:00Z</dcterms:created>
  <dcterms:modified xsi:type="dcterms:W3CDTF">2019-06-10T13:04:00Z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